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1D1A3" w14:textId="77777777" w:rsidR="00183E8E" w:rsidRDefault="00183E8E" w:rsidP="00183E8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William OKELEY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454497C" w14:textId="77777777" w:rsidR="00183E8E" w:rsidRDefault="00183E8E" w:rsidP="00183E8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2093E9C6" w14:textId="77777777" w:rsidR="00183E8E" w:rsidRDefault="00183E8E" w:rsidP="00183E8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57C0E98" w14:textId="77777777" w:rsidR="00183E8E" w:rsidRDefault="00183E8E" w:rsidP="00183E8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348C9DD" w14:textId="77777777" w:rsidR="00183E8E" w:rsidRDefault="00183E8E" w:rsidP="00183E8E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7A750BA8" w14:textId="77777777" w:rsidR="00183E8E" w:rsidRDefault="00183E8E" w:rsidP="00183E8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74D2D34" w14:textId="77777777" w:rsidR="00183E8E" w:rsidRDefault="00183E8E" w:rsidP="00183E8E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6CC29C9" w14:textId="77777777" w:rsidR="00183E8E" w:rsidRDefault="00183E8E" w:rsidP="00183E8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416BF4A3" w14:textId="77777777" w:rsidR="00183E8E" w:rsidRDefault="00183E8E" w:rsidP="00183E8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594EB47" w14:textId="77777777" w:rsidR="00183E8E" w:rsidRDefault="00183E8E" w:rsidP="00183E8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 July 2022</w:t>
      </w:r>
    </w:p>
    <w:p w14:paraId="58BE7FA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57D34" w14:textId="77777777" w:rsidR="00183E8E" w:rsidRDefault="00183E8E" w:rsidP="009139A6">
      <w:r>
        <w:separator/>
      </w:r>
    </w:p>
  </w:endnote>
  <w:endnote w:type="continuationSeparator" w:id="0">
    <w:p w14:paraId="17B243EF" w14:textId="77777777" w:rsidR="00183E8E" w:rsidRDefault="00183E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335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6579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C63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30D12" w14:textId="77777777" w:rsidR="00183E8E" w:rsidRDefault="00183E8E" w:rsidP="009139A6">
      <w:r>
        <w:separator/>
      </w:r>
    </w:p>
  </w:footnote>
  <w:footnote w:type="continuationSeparator" w:id="0">
    <w:p w14:paraId="1D99D58E" w14:textId="77777777" w:rsidR="00183E8E" w:rsidRDefault="00183E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44C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A9B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2A1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E8E"/>
    <w:rsid w:val="000666E0"/>
    <w:rsid w:val="00183E8E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90A88"/>
  <w15:chartTrackingRefBased/>
  <w15:docId w15:val="{33B3C0DA-D4DB-4662-92FC-93BBC27E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2022-07-13T20:26:00Z</dcterms:created>
  <dcterms:modified xsi:type="dcterms:W3CDTF">2022-07-13T20:26:00Z</dcterms:modified>
</cp:coreProperties>
</file>